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88A" w:rsidRDefault="00D7588A" w:rsidP="00D7588A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William NOGG</w:t>
      </w:r>
      <w:r>
        <w:t xml:space="preserve">        (d.ca.1456)</w:t>
      </w:r>
    </w:p>
    <w:p w:rsidR="00D7588A" w:rsidRDefault="00D7588A" w:rsidP="00D7588A">
      <w:pPr>
        <w:pStyle w:val="NoSpacing"/>
      </w:pPr>
      <w:proofErr w:type="gramStart"/>
      <w:r>
        <w:t>Clerk.</w:t>
      </w:r>
      <w:proofErr w:type="gramEnd"/>
    </w:p>
    <w:p w:rsidR="00D7588A" w:rsidRDefault="00D7588A" w:rsidP="00D7588A">
      <w:pPr>
        <w:pStyle w:val="NoSpacing"/>
      </w:pPr>
    </w:p>
    <w:p w:rsidR="00D7588A" w:rsidRDefault="00D7588A" w:rsidP="00D7588A">
      <w:pPr>
        <w:pStyle w:val="NoSpacing"/>
      </w:pPr>
    </w:p>
    <w:p w:rsidR="00D7588A" w:rsidRDefault="00D7588A" w:rsidP="00D7588A">
      <w:pPr>
        <w:pStyle w:val="NoSpacing"/>
      </w:pPr>
      <w:r>
        <w:t xml:space="preserve">  2 Aug.1440</w:t>
      </w:r>
      <w:r>
        <w:tab/>
        <w:t xml:space="preserve">Peter Foster of Sudbury, </w:t>
      </w:r>
      <w:proofErr w:type="gramStart"/>
      <w:r>
        <w:t>Suffolk(</w:t>
      </w:r>
      <w:proofErr w:type="gramEnd"/>
      <w:r>
        <w:t>q.v.), made him an executor of his Will.</w:t>
      </w:r>
    </w:p>
    <w:p w:rsidR="00D7588A" w:rsidRDefault="00D7588A" w:rsidP="00D7588A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p.60)</w:t>
      </w:r>
    </w:p>
    <w:p w:rsidR="00D7588A" w:rsidRDefault="00D7588A" w:rsidP="00D7588A">
      <w:pPr>
        <w:pStyle w:val="NoSpacing"/>
      </w:pPr>
      <w:r>
        <w:tab/>
        <w:t>1456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D7588A" w:rsidRDefault="00D7588A" w:rsidP="00D7588A">
      <w:pPr>
        <w:pStyle w:val="NoSpacing"/>
      </w:pPr>
    </w:p>
    <w:p w:rsidR="00D7588A" w:rsidRDefault="00D7588A" w:rsidP="00D7588A">
      <w:pPr>
        <w:pStyle w:val="NoSpacing"/>
      </w:pPr>
    </w:p>
    <w:p w:rsidR="00E47068" w:rsidRPr="00C009D8" w:rsidRDefault="00D7588A" w:rsidP="00D7588A">
      <w:pPr>
        <w:pStyle w:val="NoSpacing"/>
      </w:pPr>
      <w:r>
        <w:t>2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88A" w:rsidRDefault="00D7588A" w:rsidP="00920DE3">
      <w:pPr>
        <w:spacing w:after="0" w:line="240" w:lineRule="auto"/>
      </w:pPr>
      <w:r>
        <w:separator/>
      </w:r>
    </w:p>
  </w:endnote>
  <w:endnote w:type="continuationSeparator" w:id="0">
    <w:p w:rsidR="00D7588A" w:rsidRDefault="00D758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88A" w:rsidRDefault="00D7588A" w:rsidP="00920DE3">
      <w:pPr>
        <w:spacing w:after="0" w:line="240" w:lineRule="auto"/>
      </w:pPr>
      <w:r>
        <w:separator/>
      </w:r>
    </w:p>
  </w:footnote>
  <w:footnote w:type="continuationSeparator" w:id="0">
    <w:p w:rsidR="00D7588A" w:rsidRDefault="00D758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88A"/>
    <w:rsid w:val="00120749"/>
    <w:rsid w:val="00624CAE"/>
    <w:rsid w:val="00920DE3"/>
    <w:rsid w:val="00C009D8"/>
    <w:rsid w:val="00CF53C8"/>
    <w:rsid w:val="00D7588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2015-09-29T20:11:00Z</dcterms:created>
  <dcterms:modified xsi:type="dcterms:W3CDTF">2015-09-29T20:11:00Z</dcterms:modified>
</cp:coreProperties>
</file>